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E0829" w14:textId="77777777" w:rsidR="002856D7" w:rsidRDefault="002856D7" w:rsidP="002856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PORTELAND</w:t>
      </w:r>
      <w:r>
        <w:rPr>
          <w:rFonts w:ascii="Times New Roman" w:hAnsi="Times New Roman" w:cs="Times New Roman"/>
        </w:rPr>
        <w:t xml:space="preserve">      (fl.1484)</w:t>
      </w:r>
    </w:p>
    <w:p w14:paraId="62BBF472" w14:textId="77777777" w:rsidR="002856D7" w:rsidRDefault="002856D7" w:rsidP="002856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Norwich. Alderman.</w:t>
      </w:r>
    </w:p>
    <w:p w14:paraId="5F9D944D" w14:textId="77777777" w:rsidR="002856D7" w:rsidRDefault="002856D7" w:rsidP="002856D7">
      <w:pPr>
        <w:rPr>
          <w:rFonts w:ascii="Times New Roman" w:hAnsi="Times New Roman" w:cs="Times New Roman"/>
        </w:rPr>
      </w:pPr>
    </w:p>
    <w:p w14:paraId="3B4F347A" w14:textId="77777777" w:rsidR="002856D7" w:rsidRDefault="002856D7" w:rsidP="002856D7">
      <w:pPr>
        <w:rPr>
          <w:rFonts w:ascii="Times New Roman" w:hAnsi="Times New Roman" w:cs="Times New Roman"/>
        </w:rPr>
      </w:pPr>
    </w:p>
    <w:p w14:paraId="689CF260" w14:textId="77777777" w:rsidR="002856D7" w:rsidRDefault="002856D7" w:rsidP="002856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Richard Galle of Lowestoft, Suffolk(q.v.),</w:t>
      </w:r>
    </w:p>
    <w:p w14:paraId="680B46B5" w14:textId="77777777" w:rsidR="002856D7" w:rsidRDefault="002856D7" w:rsidP="002856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Robert </w:t>
      </w:r>
      <w:proofErr w:type="spellStart"/>
      <w:r>
        <w:rPr>
          <w:rFonts w:ascii="Times New Roman" w:hAnsi="Times New Roman" w:cs="Times New Roman"/>
        </w:rPr>
        <w:t>Bettes</w:t>
      </w:r>
      <w:proofErr w:type="spellEnd"/>
      <w:r>
        <w:rPr>
          <w:rFonts w:ascii="Times New Roman" w:hAnsi="Times New Roman" w:cs="Times New Roman"/>
        </w:rPr>
        <w:t xml:space="preserve"> of Aylsham, Norfolk(q.v.).</w:t>
      </w:r>
    </w:p>
    <w:p w14:paraId="13A474EF" w14:textId="77777777" w:rsidR="002856D7" w:rsidRDefault="002856D7" w:rsidP="002856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55C7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726ACDF" w14:textId="77777777" w:rsidR="002856D7" w:rsidRDefault="002856D7" w:rsidP="002856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account as receiver against John </w:t>
      </w:r>
      <w:proofErr w:type="spellStart"/>
      <w:r>
        <w:rPr>
          <w:rFonts w:ascii="Times New Roman" w:hAnsi="Times New Roman" w:cs="Times New Roman"/>
        </w:rPr>
        <w:t>Larwode</w:t>
      </w:r>
      <w:proofErr w:type="spellEnd"/>
      <w:r>
        <w:rPr>
          <w:rFonts w:ascii="Times New Roman" w:hAnsi="Times New Roman" w:cs="Times New Roman"/>
        </w:rPr>
        <w:t xml:space="preserve"> of Aylsham,</w:t>
      </w:r>
    </w:p>
    <w:p w14:paraId="11C2BBC2" w14:textId="77777777" w:rsidR="002856D7" w:rsidRDefault="002856D7" w:rsidP="002856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Norfolk(q.v.).   (ibid.)</w:t>
      </w:r>
    </w:p>
    <w:p w14:paraId="76A9C5A9" w14:textId="77777777" w:rsidR="002856D7" w:rsidRDefault="002856D7" w:rsidP="002856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6A10C978" w14:textId="77777777" w:rsidR="002856D7" w:rsidRDefault="002856D7" w:rsidP="002856D7">
      <w:pPr>
        <w:rPr>
          <w:rFonts w:ascii="Times New Roman" w:hAnsi="Times New Roman" w:cs="Times New Roman"/>
        </w:rPr>
      </w:pPr>
    </w:p>
    <w:p w14:paraId="210E0226" w14:textId="77777777" w:rsidR="002856D7" w:rsidRDefault="002856D7" w:rsidP="002856D7">
      <w:pPr>
        <w:rPr>
          <w:rFonts w:ascii="Times New Roman" w:hAnsi="Times New Roman" w:cs="Times New Roman"/>
        </w:rPr>
      </w:pPr>
    </w:p>
    <w:p w14:paraId="31752174" w14:textId="77777777" w:rsidR="002856D7" w:rsidRDefault="002856D7" w:rsidP="002856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October 2018</w:t>
      </w:r>
    </w:p>
    <w:p w14:paraId="404F54F7" w14:textId="77777777" w:rsidR="006B2F86" w:rsidRPr="00E71FC3" w:rsidRDefault="002856D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95A6B" w14:textId="77777777" w:rsidR="002856D7" w:rsidRDefault="002856D7" w:rsidP="00E71FC3">
      <w:r>
        <w:separator/>
      </w:r>
    </w:p>
  </w:endnote>
  <w:endnote w:type="continuationSeparator" w:id="0">
    <w:p w14:paraId="56B5C507" w14:textId="77777777" w:rsidR="002856D7" w:rsidRDefault="002856D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3369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B4CF7" w14:textId="77777777" w:rsidR="002856D7" w:rsidRDefault="002856D7" w:rsidP="00E71FC3">
      <w:r>
        <w:separator/>
      </w:r>
    </w:p>
  </w:footnote>
  <w:footnote w:type="continuationSeparator" w:id="0">
    <w:p w14:paraId="2C073293" w14:textId="77777777" w:rsidR="002856D7" w:rsidRDefault="002856D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6D7"/>
    <w:rsid w:val="001A7C09"/>
    <w:rsid w:val="002856D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9F29E"/>
  <w15:chartTrackingRefBased/>
  <w15:docId w15:val="{9C1AC7FC-ACC6-4A04-B2A1-525F2792E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56D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856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2018-11-08T22:32:00Z</dcterms:created>
  <dcterms:modified xsi:type="dcterms:W3CDTF">2018-11-08T22:33:00Z</dcterms:modified>
</cp:coreProperties>
</file>